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E49" w:rsidRDefault="009E6E49" w:rsidP="007A226B">
      <w:pPr>
        <w:jc w:val="center"/>
        <w:rPr>
          <w:b/>
          <w:bCs/>
          <w:sz w:val="28"/>
          <w:szCs w:val="28"/>
        </w:rPr>
      </w:pPr>
      <w:r w:rsidRPr="00583344">
        <w:rPr>
          <w:b/>
          <w:bCs/>
          <w:sz w:val="28"/>
          <w:szCs w:val="28"/>
        </w:rPr>
        <w:t xml:space="preserve">Перечень зон деятельности </w:t>
      </w:r>
      <w:r w:rsidRPr="007A226B">
        <w:rPr>
          <w:b/>
          <w:bCs/>
          <w:sz w:val="28"/>
          <w:szCs w:val="28"/>
        </w:rPr>
        <w:t>ОАО «Кинешемская ГЭС»</w:t>
      </w:r>
    </w:p>
    <w:p w:rsidR="009E6E49" w:rsidRDefault="009E6E49" w:rsidP="007A226B">
      <w:pPr>
        <w:jc w:val="center"/>
        <w:rPr>
          <w:b/>
          <w:bCs/>
          <w:sz w:val="28"/>
          <w:szCs w:val="28"/>
        </w:rPr>
      </w:pPr>
      <w:r w:rsidRPr="00583344">
        <w:rPr>
          <w:b/>
          <w:bCs/>
          <w:sz w:val="28"/>
          <w:szCs w:val="28"/>
        </w:rPr>
        <w:t>на 01.01.201</w:t>
      </w:r>
      <w:r>
        <w:rPr>
          <w:b/>
          <w:bCs/>
          <w:sz w:val="28"/>
          <w:szCs w:val="28"/>
        </w:rPr>
        <w:t xml:space="preserve">5 г. </w:t>
      </w:r>
    </w:p>
    <w:p w:rsidR="009E6E49" w:rsidRPr="00F231E8" w:rsidRDefault="009E6E49" w:rsidP="007A226B">
      <w:pPr>
        <w:jc w:val="center"/>
        <w:rPr>
          <w:sz w:val="16"/>
          <w:szCs w:val="16"/>
        </w:rPr>
      </w:pPr>
    </w:p>
    <w:tbl>
      <w:tblPr>
        <w:tblW w:w="5987" w:type="dxa"/>
        <w:jc w:val="center"/>
        <w:tblLook w:val="0000"/>
      </w:tblPr>
      <w:tblGrid>
        <w:gridCol w:w="481"/>
        <w:gridCol w:w="3096"/>
        <w:gridCol w:w="2410"/>
      </w:tblGrid>
      <w:tr w:rsidR="009E6E49">
        <w:trPr>
          <w:trHeight w:val="285"/>
          <w:tblHeader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9E6E49" w:rsidRPr="00583344" w:rsidRDefault="009E6E49" w:rsidP="00CF21F0">
            <w:pPr>
              <w:jc w:val="center"/>
            </w:pPr>
            <w:r w:rsidRPr="00583344">
              <w:t>№ п/п</w:t>
            </w:r>
          </w:p>
        </w:tc>
        <w:tc>
          <w:tcPr>
            <w:tcW w:w="3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9E6E49" w:rsidRPr="00583344" w:rsidRDefault="009E6E49" w:rsidP="00CF21F0">
            <w:pPr>
              <w:jc w:val="center"/>
            </w:pPr>
            <w:r w:rsidRPr="00583344">
              <w:t>Наименование РЭС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9E6E49" w:rsidRPr="00F231E8" w:rsidRDefault="009E6E49" w:rsidP="00CF21F0">
            <w:pPr>
              <w:jc w:val="center"/>
              <w:rPr>
                <w:sz w:val="20"/>
                <w:szCs w:val="20"/>
              </w:rPr>
            </w:pPr>
            <w:r>
              <w:t>Зона деятельности</w:t>
            </w:r>
          </w:p>
        </w:tc>
      </w:tr>
      <w:tr w:rsidR="009E6E49">
        <w:trPr>
          <w:trHeight w:val="285"/>
          <w:tblHeader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6E49" w:rsidRDefault="009E6E49" w:rsidP="00CF21F0"/>
        </w:tc>
        <w:tc>
          <w:tcPr>
            <w:tcW w:w="3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6E49" w:rsidRDefault="009E6E49" w:rsidP="00CF21F0"/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6E49" w:rsidRDefault="009E6E49" w:rsidP="00CF21F0"/>
        </w:tc>
      </w:tr>
      <w:tr w:rsidR="009E6E49">
        <w:trPr>
          <w:trHeight w:val="255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9E6E49" w:rsidRDefault="009E6E49" w:rsidP="007A226B">
            <w:pPr>
              <w:numPr>
                <w:ilvl w:val="0"/>
                <w:numId w:val="1"/>
              </w:numPr>
              <w:ind w:left="447"/>
              <w:jc w:val="center"/>
            </w:pPr>
          </w:p>
        </w:tc>
        <w:tc>
          <w:tcPr>
            <w:tcW w:w="3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9E6E49" w:rsidRPr="0029785A" w:rsidRDefault="009E6E49" w:rsidP="00CF21F0">
            <w:pPr>
              <w:rPr>
                <w:b/>
                <w:bCs/>
              </w:rPr>
            </w:pPr>
            <w:r>
              <w:rPr>
                <w:b/>
                <w:bCs/>
              </w:rPr>
              <w:t>ОАО «Кинешемская ГЭС»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9E6E49" w:rsidRPr="0029785A" w:rsidRDefault="009E6E49" w:rsidP="007A226B">
            <w:pPr>
              <w:jc w:val="center"/>
              <w:rPr>
                <w:b/>
                <w:bCs/>
              </w:rPr>
            </w:pPr>
            <w:r w:rsidRPr="0029785A">
              <w:rPr>
                <w:b/>
                <w:bCs/>
              </w:rPr>
              <w:t xml:space="preserve">г. </w:t>
            </w:r>
            <w:r>
              <w:rPr>
                <w:b/>
                <w:bCs/>
              </w:rPr>
              <w:t>Кинешма</w:t>
            </w:r>
          </w:p>
        </w:tc>
      </w:tr>
    </w:tbl>
    <w:p w:rsidR="009E6E49" w:rsidRDefault="009E6E49" w:rsidP="007A226B">
      <w:pPr>
        <w:tabs>
          <w:tab w:val="left" w:pos="851"/>
        </w:tabs>
      </w:pPr>
    </w:p>
    <w:sectPr w:rsidR="009E6E49" w:rsidSect="007A226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62464"/>
    <w:multiLevelType w:val="hybridMultilevel"/>
    <w:tmpl w:val="AC7C85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226B"/>
    <w:rsid w:val="0002653F"/>
    <w:rsid w:val="000453B2"/>
    <w:rsid w:val="00092098"/>
    <w:rsid w:val="000B4C58"/>
    <w:rsid w:val="001D4E7E"/>
    <w:rsid w:val="00267344"/>
    <w:rsid w:val="0029785A"/>
    <w:rsid w:val="00326374"/>
    <w:rsid w:val="00367481"/>
    <w:rsid w:val="004345F2"/>
    <w:rsid w:val="00487BBD"/>
    <w:rsid w:val="004E64AF"/>
    <w:rsid w:val="004F7317"/>
    <w:rsid w:val="00544300"/>
    <w:rsid w:val="00551E14"/>
    <w:rsid w:val="00583344"/>
    <w:rsid w:val="006740EF"/>
    <w:rsid w:val="006F1150"/>
    <w:rsid w:val="007A226B"/>
    <w:rsid w:val="008324ED"/>
    <w:rsid w:val="00851286"/>
    <w:rsid w:val="00880D38"/>
    <w:rsid w:val="008A3BA0"/>
    <w:rsid w:val="008E1A5E"/>
    <w:rsid w:val="008F7094"/>
    <w:rsid w:val="00906706"/>
    <w:rsid w:val="00906B12"/>
    <w:rsid w:val="00946BAA"/>
    <w:rsid w:val="00950CE1"/>
    <w:rsid w:val="009B2F85"/>
    <w:rsid w:val="009E6E49"/>
    <w:rsid w:val="00A66A5E"/>
    <w:rsid w:val="00A8265A"/>
    <w:rsid w:val="00AD0C3C"/>
    <w:rsid w:val="00B60507"/>
    <w:rsid w:val="00BA40AB"/>
    <w:rsid w:val="00C10381"/>
    <w:rsid w:val="00C275DF"/>
    <w:rsid w:val="00C748B3"/>
    <w:rsid w:val="00CF21F0"/>
    <w:rsid w:val="00D430DB"/>
    <w:rsid w:val="00D71AC0"/>
    <w:rsid w:val="00DD7023"/>
    <w:rsid w:val="00E10E58"/>
    <w:rsid w:val="00EA0111"/>
    <w:rsid w:val="00EC31D9"/>
    <w:rsid w:val="00F231E8"/>
    <w:rsid w:val="00F376D6"/>
    <w:rsid w:val="00FA5AB8"/>
    <w:rsid w:val="00FE1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26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22</Words>
  <Characters>127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Customer</cp:lastModifiedBy>
  <cp:revision>2</cp:revision>
  <dcterms:created xsi:type="dcterms:W3CDTF">2014-11-05T06:21:00Z</dcterms:created>
  <dcterms:modified xsi:type="dcterms:W3CDTF">2015-02-25T07:39:00Z</dcterms:modified>
</cp:coreProperties>
</file>